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31C2308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E76CFF">
        <w:rPr>
          <w:b/>
          <w:color w:val="FF5200" w:themeColor="accent2"/>
          <w:sz w:val="36"/>
          <w:szCs w:val="36"/>
        </w:rPr>
        <w:t>názvem „</w:t>
      </w:r>
      <w:r w:rsidR="00885918">
        <w:rPr>
          <w:b/>
          <w:color w:val="FF5200" w:themeColor="accent2"/>
          <w:sz w:val="36"/>
          <w:szCs w:val="36"/>
        </w:rPr>
        <w:t>Oprava trakční napájecí stanice Šumperk</w:t>
      </w:r>
      <w:r w:rsidRPr="00E76CFF">
        <w:rPr>
          <w:b/>
          <w:color w:val="FF5200" w:themeColor="accent2"/>
          <w:sz w:val="36"/>
          <w:szCs w:val="36"/>
        </w:rPr>
        <w:t xml:space="preserve">“ vedené pod </w:t>
      </w:r>
      <w:r w:rsidRPr="00E76CF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88591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72003</w:t>
      </w:r>
      <w:r w:rsidR="00E76CFF" w:rsidRPr="00E76CF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/2026-SŽ-GŘ-O15 </w:t>
      </w:r>
      <w:r w:rsidRPr="00E76CF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(č.j. dokumentu Výzvy k podání nabídky)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72DFFFCB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3AE7C694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168E537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5CD5607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24E0A60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>kapitola č. 5 Čestné prohlášení ke splnění ekonomické kvalifikace</w:t>
            </w:r>
            <w:r w:rsidR="00E76CFF">
              <w:rPr>
                <w:rStyle w:val="Hypertextovodkaz"/>
              </w:rPr>
              <w:t xml:space="preserve">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6786CAE4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 xml:space="preserve">Kapitola č. 6 Seznam </w:t>
            </w:r>
            <w:r w:rsidR="00A40BAA">
              <w:rPr>
                <w:rStyle w:val="Hypertextovodkaz"/>
              </w:rPr>
              <w:t>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492CF0B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560004B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5C04093E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1EC0C5E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3252BA94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>Kapitola č. 11 Přehled technických zařízení</w:t>
            </w:r>
            <w:r w:rsidR="00E76CFF">
              <w:rPr>
                <w:rStyle w:val="Hypertextovodkaz"/>
              </w:rPr>
              <w:t xml:space="preserve">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5BB57B5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C97992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</w:p>
    <w:p w14:paraId="76D114A6" w14:textId="21F8E8B4" w:rsidR="00D6532E" w:rsidRPr="006564BB" w:rsidRDefault="00E76CFF" w:rsidP="00C52A6F">
      <w:pPr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Neobsazeno.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36B67241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bookmarkEnd w:id="9"/>
      <w:r w:rsidR="002F0848">
        <w:t>VÝZNAMNÝCH DODÁVEK</w:t>
      </w:r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0DE1E6F2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 xml:space="preserve">Název zakázky/ </w:t>
            </w:r>
            <w:r w:rsidR="002F0848">
              <w:rPr>
                <w:b/>
              </w:rPr>
              <w:t>dodávky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1A41F6F8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 xml:space="preserve">Předmět plnění (popis věcného rozsahu </w:t>
            </w:r>
            <w:r w:rsidR="002F0848">
              <w:rPr>
                <w:b/>
              </w:rPr>
              <w:t>dodávky</w:t>
            </w:r>
            <w:r w:rsidRPr="00AD792A">
              <w:rPr>
                <w:b/>
              </w:rPr>
              <w:t xml:space="preserve">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0B030E10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 xml:space="preserve">Termín plnění dle smlouvy a doba dokončení </w:t>
            </w:r>
            <w:r w:rsidR="002F0848">
              <w:rPr>
                <w:b/>
              </w:rPr>
              <w:t>dodávky</w:t>
            </w:r>
            <w:r w:rsidRPr="00AD792A">
              <w:rPr>
                <w:b/>
              </w:rPr>
              <w:t xml:space="preserve">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45BB41F4" w:rsidR="00DD63D8" w:rsidRPr="002F0848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</w:t>
            </w:r>
            <w:r w:rsidR="002F0848">
              <w:rPr>
                <w:b/>
              </w:rPr>
              <w:t>dodávky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2F0848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>, které dodavatel poskytl** za poslední</w:t>
            </w:r>
            <w:r w:rsidR="002F0848">
              <w:rPr>
                <w:b/>
              </w:rPr>
              <w:t xml:space="preserve"> 3 roky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283440BA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 xml:space="preserve">i takové </w:t>
      </w:r>
      <w:r w:rsidR="002F0848">
        <w:t>dodávky</w:t>
      </w:r>
      <w:r>
        <w:t>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26F9712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 w:rsidR="00B06E8B">
        <w:t>xx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8717" w:type="dxa"/>
        <w:tblLayout w:type="fixed"/>
        <w:tblLook w:val="04E0" w:firstRow="1" w:lastRow="1" w:firstColumn="1" w:lastColumn="0" w:noHBand="0" w:noVBand="1"/>
      </w:tblPr>
      <w:tblGrid>
        <w:gridCol w:w="4491"/>
        <w:gridCol w:w="4226"/>
      </w:tblGrid>
      <w:tr w:rsidR="008B4003" w:rsidRPr="00EE3C5F" w14:paraId="3BC61869" w14:textId="77777777" w:rsidTr="00E76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4226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E76CF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E76CF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08862639"/>
      <w:r w:rsidRPr="002F0848">
        <w:lastRenderedPageBreak/>
        <w:t>Kapitola</w:t>
      </w:r>
      <w:r w:rsidR="0035531B" w:rsidRPr="002F0848">
        <w:t xml:space="preserve"> č. </w:t>
      </w:r>
      <w:r w:rsidR="00D84A9C" w:rsidRPr="002F0848">
        <w:t xml:space="preserve">8 </w:t>
      </w:r>
      <w:r w:rsidR="00ED1816" w:rsidRPr="002F0848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4FEE32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</w:t>
      </w:r>
      <w:r w:rsidRPr="00B06E8B">
        <w:t xml:space="preserve">/ </w:t>
      </w:r>
      <w:r w:rsidR="007A2277" w:rsidRPr="00B06E8B">
        <w:t xml:space="preserve">autorizace pro ověřování výsledků zeměměřických činností </w:t>
      </w:r>
      <w:r w:rsidRPr="00B06E8B">
        <w:t>či jiná odborná způsobilost:</w:t>
      </w:r>
      <w:r>
        <w:t xml:space="preserve">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106291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7"/>
      </w:r>
      <w:bookmarkEnd w:id="14"/>
    </w:p>
    <w:p w14:paraId="2C8EA334" w14:textId="123DEB5A" w:rsidR="00EB5220" w:rsidRDefault="00E76CFF" w:rsidP="00EB5220">
      <w:pPr>
        <w:pStyle w:val="Textbezslovn"/>
        <w:tabs>
          <w:tab w:val="left" w:pos="851"/>
        </w:tabs>
      </w:pPr>
      <w:r>
        <w:t>Neobsazeno.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B763A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B763A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4E5D" w14:textId="77777777" w:rsidR="00B763A0" w:rsidRDefault="00B763A0" w:rsidP="00962258">
      <w:pPr>
        <w:spacing w:after="0" w:line="240" w:lineRule="auto"/>
      </w:pPr>
      <w:r>
        <w:separator/>
      </w:r>
    </w:p>
  </w:endnote>
  <w:endnote w:type="continuationSeparator" w:id="0">
    <w:p w14:paraId="17DFFC2D" w14:textId="77777777" w:rsidR="00B763A0" w:rsidRDefault="00B763A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5B36" w14:textId="77777777" w:rsidR="00B763A0" w:rsidRDefault="00B763A0" w:rsidP="00962258">
      <w:pPr>
        <w:spacing w:after="0" w:line="240" w:lineRule="auto"/>
      </w:pPr>
      <w:r>
        <w:separator/>
      </w:r>
    </w:p>
  </w:footnote>
  <w:footnote w:type="continuationSeparator" w:id="0">
    <w:p w14:paraId="3B6EE92E" w14:textId="77777777" w:rsidR="00B763A0" w:rsidRDefault="00B763A0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AB2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63B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A6EFD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0848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67572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0B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18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0BAA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4B1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A99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6E8B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63A0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1DB1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7E2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6CFF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5B9B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71CFC"/>
    <w:rsid w:val="00072AB2"/>
    <w:rsid w:val="000A3127"/>
    <w:rsid w:val="001079AC"/>
    <w:rsid w:val="00174711"/>
    <w:rsid w:val="00215FBE"/>
    <w:rsid w:val="002419DB"/>
    <w:rsid w:val="002450A8"/>
    <w:rsid w:val="002479B1"/>
    <w:rsid w:val="00374734"/>
    <w:rsid w:val="00376800"/>
    <w:rsid w:val="0045525D"/>
    <w:rsid w:val="004B48D8"/>
    <w:rsid w:val="00581789"/>
    <w:rsid w:val="00592296"/>
    <w:rsid w:val="00667572"/>
    <w:rsid w:val="006944B0"/>
    <w:rsid w:val="006B7641"/>
    <w:rsid w:val="006C6A0E"/>
    <w:rsid w:val="00746B38"/>
    <w:rsid w:val="007B20B0"/>
    <w:rsid w:val="007C641A"/>
    <w:rsid w:val="008211BB"/>
    <w:rsid w:val="00925D65"/>
    <w:rsid w:val="00AB54B1"/>
    <w:rsid w:val="00AC4100"/>
    <w:rsid w:val="00B01D51"/>
    <w:rsid w:val="00BC73A3"/>
    <w:rsid w:val="00C74C99"/>
    <w:rsid w:val="00CD0DBE"/>
    <w:rsid w:val="00CF089C"/>
    <w:rsid w:val="00E16E5B"/>
    <w:rsid w:val="00E247E2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15</Pages>
  <Words>3249</Words>
  <Characters>19172</Characters>
  <Application>Microsoft Office Word</Application>
  <DocSecurity>0</DocSecurity>
  <Lines>159</Lines>
  <Paragraphs>44</Paragraphs>
  <ScaleCrop>false</ScaleCrop>
  <Company>SŽDC s.o.</Company>
  <LinksUpToDate>false</LinksUpToDate>
  <CharactersWithSpaces>22377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Pravda Barbora, Mgr.</cp:lastModifiedBy>
  <cp:revision>80</cp:revision>
  <cp:lastPrinted>2019-03-07T14:42:00Z</cp:lastPrinted>
  <dcterms:created xsi:type="dcterms:W3CDTF">2025-08-26T09:04:00Z</dcterms:created>
  <dcterms:modified xsi:type="dcterms:W3CDTF">2026-05-11T11:24:00Z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